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>Obrazec g</w:t>
      </w:r>
      <w:bookmarkStart w:id="0" w:name="_GoBack"/>
      <w:bookmarkEnd w:id="0"/>
      <w:r w:rsidRPr="00F05021">
        <w:rPr>
          <w:b/>
          <w:sz w:val="28"/>
          <w:szCs w:val="28"/>
        </w:rPr>
        <w:t xml:space="preserve">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>Zavod Republike Slovenije za blagovne rezerve, Dunajska 106, 1000 Ljubljana, Slovenija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029A3" w14:textId="77777777" w:rsidR="00CE630E" w:rsidRDefault="00CE630E">
      <w:r>
        <w:separator/>
      </w:r>
    </w:p>
  </w:endnote>
  <w:endnote w:type="continuationSeparator" w:id="0">
    <w:p w14:paraId="13174C45" w14:textId="77777777" w:rsidR="00CE630E" w:rsidRDefault="00CE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2FA36C5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21C53" w14:textId="77777777" w:rsidR="00CE630E" w:rsidRDefault="00CE630E">
      <w:r>
        <w:separator/>
      </w:r>
    </w:p>
  </w:footnote>
  <w:footnote w:type="continuationSeparator" w:id="0">
    <w:p w14:paraId="1F3F42D1" w14:textId="77777777" w:rsidR="00CE630E" w:rsidRDefault="00CE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2091CF7E" w:rsidR="00C0552D" w:rsidRPr="00661C62" w:rsidRDefault="00661C62" w:rsidP="00EB0D5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EB0D5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55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3EB2D4-69A3-4DD7-96BF-C553389E552F}"/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9B7BEB-9D20-4F59-ADC2-4DCA039BA2E7}">
  <ds:schemaRefs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a71b4f2-3489-430b-a582-ca3f60230a1a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94F8A3A-3FF1-4F15-B1DA-DA1E1A75B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385</Words>
  <Characters>2200</Characters>
  <Application>Microsoft Office Word</Application>
  <DocSecurity>0</DocSecurity>
  <Lines>18</Lines>
  <Paragraphs>5</Paragraphs>
  <ScaleCrop>false</ScaleCrop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27</cp:revision>
  <cp:lastPrinted>2016-01-04T14:38:00Z</cp:lastPrinted>
  <dcterms:created xsi:type="dcterms:W3CDTF">2015-02-19T09:20:00Z</dcterms:created>
  <dcterms:modified xsi:type="dcterms:W3CDTF">2022-01-07T14:25:00Z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2415800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